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87BE4" w14:textId="7FF8324E" w:rsidR="00365DDE" w:rsidRDefault="00732DC0" w:rsidP="0036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365DDE">
        <w:rPr>
          <w:b/>
          <w:i/>
          <w:noProof/>
          <w:sz w:val="28"/>
        </w:rPr>
        <w:tab/>
      </w:r>
      <w:r w:rsidR="00E607AC" w:rsidRPr="00E607AC">
        <w:rPr>
          <w:b/>
          <w:noProof/>
          <w:sz w:val="24"/>
        </w:rPr>
        <w:t>R4-2012143</w:t>
      </w:r>
    </w:p>
    <w:p w14:paraId="731457FC" w14:textId="54483A1E" w:rsidR="00A75F89" w:rsidRDefault="00534D6F" w:rsidP="00A75F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32DC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32DC0">
        <w:rPr>
          <w:b/>
          <w:noProof/>
          <w:sz w:val="24"/>
        </w:rPr>
        <w:t xml:space="preserve">, </w:t>
      </w:r>
      <w:r w:rsidR="00732DC0">
        <w:fldChar w:fldCharType="begin"/>
      </w:r>
      <w:r w:rsidR="00732DC0">
        <w:instrText xml:space="preserve"> DOCPROPERTY  Country  \* MERGEFORMAT </w:instrText>
      </w:r>
      <w:r w:rsidR="00732DC0">
        <w:fldChar w:fldCharType="end"/>
      </w:r>
      <w:r w:rsidR="00732DC0" w:rsidRPr="00BF1228">
        <w:rPr>
          <w:b/>
          <w:sz w:val="24"/>
          <w:szCs w:val="24"/>
          <w:lang w:eastAsia="zh-CN"/>
        </w:rPr>
        <w:t>17-28 Aug., 2020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21136AF0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732DC0" w:rsidRPr="00732DC0">
        <w:t>Reply LS on positioning SRS during DRX inactive time</w:t>
      </w:r>
    </w:p>
    <w:p w14:paraId="3D3F8198" w14:textId="5BF5C296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732DC0" w:rsidRPr="002607A4">
        <w:rPr>
          <w:bCs/>
          <w:lang w:val="en-US"/>
        </w:rPr>
        <w:t>R2-2003877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45401B66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proofErr w:type="spellStart"/>
      <w:r w:rsidR="00732DC0" w:rsidRPr="00732DC0">
        <w:t>NR_pos</w:t>
      </w:r>
      <w:proofErr w:type="spellEnd"/>
      <w:r w:rsidR="00732DC0" w:rsidRPr="00732DC0">
        <w:t>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4767F0C5" w:rsidR="00ED3112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</w:p>
    <w:p w14:paraId="798C91CD" w14:textId="2E65FAD2" w:rsidR="00732DC0" w:rsidRPr="003D63EC" w:rsidRDefault="00732DC0" w:rsidP="00ED3112">
      <w:pPr>
        <w:spacing w:after="60"/>
        <w:ind w:left="1985" w:hanging="1985"/>
        <w:rPr>
          <w:b/>
          <w:lang w:val="en-US"/>
        </w:rPr>
      </w:pPr>
      <w:r>
        <w:rPr>
          <w:b/>
        </w:rPr>
        <w:t>Cc:</w:t>
      </w:r>
      <w:r>
        <w:rPr>
          <w:b/>
        </w:rPr>
        <w:tab/>
      </w:r>
      <w:r w:rsidRPr="00732DC0">
        <w:rPr>
          <w:bCs/>
        </w:rPr>
        <w:t>RAN WG</w:t>
      </w:r>
      <w:r>
        <w:rPr>
          <w:bCs/>
        </w:rPr>
        <w:t xml:space="preserve"> </w:t>
      </w:r>
      <w:r w:rsidRPr="00732DC0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="00DA4F05" w:rsidRPr="00BC1B9F">
        <w:rPr>
          <w:b/>
        </w:rPr>
        <w:t>Jie</w:t>
      </w:r>
      <w:proofErr w:type="spellEnd"/>
      <w:r w:rsidR="00DA4F05" w:rsidRPr="00BC1B9F">
        <w:rPr>
          <w:b/>
        </w:rPr>
        <w:t xml:space="preserve">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789CE89A" w14:textId="45E0E1B1" w:rsidR="00732DC0" w:rsidRPr="00732DC0" w:rsidRDefault="00732DC0" w:rsidP="00732DC0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732DC0">
        <w:rPr>
          <w:rFonts w:ascii="Times New Roman" w:hAnsi="Times New Roman"/>
          <w:sz w:val="20"/>
          <w:szCs w:val="20"/>
        </w:rPr>
        <w:t xml:space="preserve">RAN4 has discussed the positioning SRS transmission in </w:t>
      </w:r>
      <w:r w:rsidR="003D63EC" w:rsidRPr="003D63EC">
        <w:rPr>
          <w:rFonts w:ascii="Times New Roman" w:hAnsi="Times New Roman"/>
          <w:sz w:val="20"/>
          <w:szCs w:val="20"/>
        </w:rPr>
        <w:t>Connected mode DRX</w:t>
      </w:r>
      <w:r w:rsidR="003D63EC">
        <w:rPr>
          <w:rFonts w:ascii="Times New Roman" w:hAnsi="Times New Roman"/>
          <w:sz w:val="20"/>
          <w:szCs w:val="20"/>
        </w:rPr>
        <w:t xml:space="preserve"> (</w:t>
      </w:r>
      <w:r w:rsidRPr="00732DC0">
        <w:rPr>
          <w:rFonts w:ascii="Times New Roman" w:hAnsi="Times New Roman"/>
          <w:sz w:val="20"/>
          <w:szCs w:val="20"/>
        </w:rPr>
        <w:t>CDRX</w:t>
      </w:r>
      <w:r w:rsidR="003D63EC">
        <w:rPr>
          <w:rFonts w:ascii="Times New Roman" w:hAnsi="Times New Roman"/>
          <w:sz w:val="20"/>
          <w:szCs w:val="20"/>
        </w:rPr>
        <w:t>)</w:t>
      </w:r>
      <w:r w:rsidRPr="00732DC0">
        <w:rPr>
          <w:rFonts w:ascii="Times New Roman" w:hAnsi="Times New Roman"/>
          <w:sz w:val="20"/>
          <w:szCs w:val="20"/>
        </w:rPr>
        <w:t>, and has concluded to reuse the same principle of legacy SRS transmission in CDRX for positioning SRS transmission in CDRX, that is,</w:t>
      </w:r>
    </w:p>
    <w:p w14:paraId="36946357" w14:textId="77777777" w:rsidR="00732DC0" w:rsidRPr="00732DC0" w:rsidRDefault="00732DC0" w:rsidP="00732DC0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732DC0">
        <w:rPr>
          <w:rFonts w:ascii="Times New Roman" w:hAnsi="Times New Roman"/>
          <w:sz w:val="20"/>
          <w:szCs w:val="20"/>
        </w:rPr>
        <w:t>Periodic and SP positioning SRS is not transmitted during DRX inactive time, while aperiodic positioning SRS is transmitted regardless of the active/inactive time for DRX</w:t>
      </w:r>
    </w:p>
    <w:p w14:paraId="5219FA13" w14:textId="77777777" w:rsidR="000600B6" w:rsidRPr="00732DC0" w:rsidRDefault="000600B6" w:rsidP="000600B6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60C76F13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 xml:space="preserve">WG2 </w:t>
      </w:r>
      <w:r w:rsidRPr="00BC1B9F">
        <w:rPr>
          <w:b/>
        </w:rPr>
        <w:t>group.</w:t>
      </w:r>
    </w:p>
    <w:p w14:paraId="3E007D9B" w14:textId="73C2BE08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732DC0" w:rsidRPr="00BC1B9F">
        <w:t xml:space="preserve">RAN4 kindly asks </w:t>
      </w:r>
      <w:r w:rsidR="00732DC0">
        <w:t>RAN2</w:t>
      </w:r>
      <w:r w:rsidR="00732DC0" w:rsidRPr="00BC1B9F">
        <w:t xml:space="preserve"> to take the above information into account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3218B10E" w14:textId="4C0C6B96" w:rsidR="00365DDE" w:rsidRDefault="00365DDE" w:rsidP="0031702F">
      <w:pPr>
        <w:tabs>
          <w:tab w:val="left" w:pos="5103"/>
        </w:tabs>
        <w:ind w:left="2268" w:hanging="2268"/>
      </w:pPr>
      <w:r>
        <w:t>TSG-RAN4 #</w:t>
      </w:r>
      <w:r w:rsidR="00732DC0">
        <w:t>97e</w:t>
      </w:r>
      <w:r>
        <w:tab/>
      </w:r>
      <w:r w:rsidR="00732DC0">
        <w:t>26 Oct - 13 Nov</w:t>
      </w:r>
      <w:r w:rsidR="00732DC0">
        <w:tab/>
        <w:t>Online</w:t>
      </w:r>
    </w:p>
    <w:p w14:paraId="7AE21CCB" w14:textId="138837C1" w:rsidR="00732DC0" w:rsidRPr="00BC1B9F" w:rsidRDefault="00732DC0" w:rsidP="0031702F">
      <w:pPr>
        <w:tabs>
          <w:tab w:val="left" w:pos="5103"/>
        </w:tabs>
        <w:ind w:left="2268" w:hanging="2268"/>
      </w:pPr>
      <w:r>
        <w:t>TSG-RAN4 #98</w:t>
      </w:r>
      <w:r>
        <w:tab/>
        <w:t xml:space="preserve">01-05 </w:t>
      </w:r>
      <w:proofErr w:type="gramStart"/>
      <w:r>
        <w:t>Mar,</w:t>
      </w:r>
      <w:proofErr w:type="gramEnd"/>
      <w:r>
        <w:t xml:space="preserve"> 2021</w:t>
      </w:r>
      <w:r>
        <w:tab/>
      </w:r>
      <w:r w:rsidRPr="00732DC0">
        <w:t>Athens, GR</w:t>
      </w:r>
      <w:r>
        <w:t xml:space="preserve"> 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FB280" w14:textId="77777777" w:rsidR="00534D6F" w:rsidRDefault="00534D6F">
      <w:r>
        <w:separator/>
      </w:r>
    </w:p>
  </w:endnote>
  <w:endnote w:type="continuationSeparator" w:id="0">
    <w:p w14:paraId="36730705" w14:textId="77777777" w:rsidR="00534D6F" w:rsidRDefault="00534D6F">
      <w:r>
        <w:continuationSeparator/>
      </w:r>
    </w:p>
  </w:endnote>
  <w:endnote w:type="continuationNotice" w:id="1">
    <w:p w14:paraId="55CA1AEC" w14:textId="77777777" w:rsidR="00534D6F" w:rsidRDefault="00534D6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DE679" w14:textId="77777777" w:rsidR="00534D6F" w:rsidRDefault="00534D6F">
      <w:r>
        <w:separator/>
      </w:r>
    </w:p>
  </w:footnote>
  <w:footnote w:type="continuationSeparator" w:id="0">
    <w:p w14:paraId="1843AE96" w14:textId="77777777" w:rsidR="00534D6F" w:rsidRDefault="00534D6F">
      <w:r>
        <w:continuationSeparator/>
      </w:r>
    </w:p>
  </w:footnote>
  <w:footnote w:type="continuationNotice" w:id="1">
    <w:p w14:paraId="09FB47D5" w14:textId="77777777" w:rsidR="00534D6F" w:rsidRDefault="00534D6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3</cp:revision>
  <cp:lastPrinted>2016-11-03T02:40:00Z</cp:lastPrinted>
  <dcterms:created xsi:type="dcterms:W3CDTF">2020-08-26T18:48:00Z</dcterms:created>
  <dcterms:modified xsi:type="dcterms:W3CDTF">2020-08-27T00:33:00Z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